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6AE9AC10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FE7652" w:rsidRPr="004B6819">
        <w:rPr>
          <w:rStyle w:val="head-activityType"/>
          <w:color w:val="000000" w:themeColor="text1"/>
          <w:sz w:val="36"/>
          <w:szCs w:val="36"/>
        </w:rPr>
        <w:t>1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286C8761" w:rsidR="0045796A" w:rsidRDefault="0045796A" w:rsidP="00697FEC">
      <w:pPr>
        <w:pStyle w:val="instruction"/>
        <w:spacing w:after="120"/>
      </w:pPr>
      <w:r>
        <w:t>1</w:t>
      </w:r>
      <w:r>
        <w:tab/>
      </w:r>
      <w:r w:rsidR="00697FEC">
        <w:t xml:space="preserve">Look, read and </w:t>
      </w:r>
      <w:r w:rsidR="00B02300" w:rsidRPr="00B02300">
        <w:rPr>
          <w:lang w:val="en-US"/>
        </w:rPr>
        <w:t>write the letter</w:t>
      </w:r>
      <w:r w:rsidR="00697FEC">
        <w:t>.</w:t>
      </w:r>
    </w:p>
    <w:tbl>
      <w:tblPr>
        <w:tblW w:w="9497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5"/>
        <w:gridCol w:w="170"/>
        <w:gridCol w:w="3374"/>
      </w:tblGrid>
      <w:tr w:rsidR="00697FEC" w14:paraId="18A54B1D" w14:textId="77777777" w:rsidTr="004C1377">
        <w:trPr>
          <w:cantSplit/>
          <w:trHeight w:val="1474"/>
        </w:trPr>
        <w:tc>
          <w:tcPr>
            <w:tcW w:w="1984" w:type="dxa"/>
            <w:vAlign w:val="center"/>
          </w:tcPr>
          <w:p w14:paraId="5E34B735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445C31" wp14:editId="64C91267">
                  <wp:extent cx="1145848" cy="896112"/>
                  <wp:effectExtent l="0" t="0" r="0" b="571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7259" cy="905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7655229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2EFE3B" wp14:editId="30FC380E">
                  <wp:extent cx="1227067" cy="731520"/>
                  <wp:effectExtent l="0" t="0" r="5080" b="508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186" cy="741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50DA391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C13494" wp14:editId="7723F6F6">
                  <wp:extent cx="1261087" cy="76796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598" cy="771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748E61E" w14:textId="77777777" w:rsidR="00697FEC" w:rsidRPr="00117BF5" w:rsidRDefault="00697FEC" w:rsidP="00D563A0">
            <w:pPr>
              <w:pStyle w:val="activity-numbered--table"/>
            </w:pPr>
          </w:p>
        </w:tc>
        <w:tc>
          <w:tcPr>
            <w:tcW w:w="3375" w:type="dxa"/>
            <w:vMerge w:val="restart"/>
            <w:tcMar>
              <w:left w:w="113" w:type="dxa"/>
            </w:tcMar>
          </w:tcPr>
          <w:p w14:paraId="353128F8" w14:textId="77777777" w:rsidR="00697FEC" w:rsidRDefault="00697FEC" w:rsidP="00697FEC">
            <w:pPr>
              <w:pStyle w:val="activity-numbered--table"/>
              <w:rPr>
                <w:rStyle w:val="wol"/>
              </w:rPr>
            </w:pPr>
            <w:r>
              <w:t>dictionary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39FD88B6" w14:textId="77777777" w:rsidR="00697FEC" w:rsidRDefault="00697FEC" w:rsidP="00697FEC">
            <w:pPr>
              <w:pStyle w:val="activity-numbered--table"/>
              <w:rPr>
                <w:rStyle w:val="wol"/>
              </w:rPr>
            </w:pPr>
            <w:r>
              <w:t>glue stick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4E72870E" w14:textId="77777777" w:rsidR="00697FEC" w:rsidRDefault="00697FEC" w:rsidP="00697FEC">
            <w:pPr>
              <w:pStyle w:val="activity-numbered--table"/>
              <w:rPr>
                <w:rStyle w:val="wol"/>
              </w:rPr>
            </w:pPr>
            <w:r>
              <w:t>pencil case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1AB4153B" w14:textId="77777777" w:rsidR="00697FEC" w:rsidRDefault="00697FEC" w:rsidP="00697FEC">
            <w:pPr>
              <w:pStyle w:val="activity-numbered--table"/>
              <w:rPr>
                <w:rStyle w:val="wol"/>
              </w:rPr>
            </w:pPr>
            <w:r>
              <w:t>folder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099F368E" w14:textId="77777777" w:rsidR="00697FEC" w:rsidRDefault="00697FEC" w:rsidP="00697FEC">
            <w:pPr>
              <w:pStyle w:val="activity-numbered--table"/>
              <w:rPr>
                <w:rStyle w:val="wol"/>
              </w:rPr>
            </w:pPr>
            <w:r>
              <w:t>water bottle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48985FF0" w14:textId="3BFC88F4" w:rsidR="00697FEC" w:rsidRPr="001F1EEA" w:rsidRDefault="00697FEC" w:rsidP="00697FEC">
            <w:pPr>
              <w:pStyle w:val="activity-numbered--table"/>
              <w:rPr>
                <w:u w:val="single" w:color="000000"/>
              </w:rPr>
            </w:pPr>
            <w:r>
              <w:t>scissors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</w:tc>
      </w:tr>
      <w:tr w:rsidR="00697FEC" w:rsidRPr="00685431" w14:paraId="6D3B9A8C" w14:textId="77777777" w:rsidTr="00697FEC">
        <w:trPr>
          <w:cantSplit/>
          <w:trHeight w:val="567"/>
        </w:trPr>
        <w:tc>
          <w:tcPr>
            <w:tcW w:w="1984" w:type="dxa"/>
            <w:vAlign w:val="center"/>
          </w:tcPr>
          <w:p w14:paraId="183F519B" w14:textId="621EC84A" w:rsidR="00697FEC" w:rsidRPr="00685431" w:rsidRDefault="00697FEC" w:rsidP="00697FEC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502A7861" w14:textId="51F69BF1" w:rsidR="00697FEC" w:rsidRPr="00685431" w:rsidRDefault="00697FEC" w:rsidP="00697FEC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08590F9D" w14:textId="7CC95D51" w:rsidR="00697FEC" w:rsidRPr="00685431" w:rsidRDefault="00697FEC" w:rsidP="00697FEC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5BB89C80" w14:textId="77777777" w:rsidR="00697FEC" w:rsidRDefault="00697FEC" w:rsidP="00D563A0">
            <w:pPr>
              <w:pStyle w:val="activity-numbered--centered"/>
            </w:pPr>
          </w:p>
        </w:tc>
        <w:tc>
          <w:tcPr>
            <w:tcW w:w="3375" w:type="dxa"/>
            <w:vMerge/>
            <w:tcMar>
              <w:left w:w="113" w:type="dxa"/>
            </w:tcMar>
          </w:tcPr>
          <w:p w14:paraId="5458C99E" w14:textId="77777777" w:rsidR="00697FEC" w:rsidRDefault="00697FEC" w:rsidP="00D563A0">
            <w:pPr>
              <w:pStyle w:val="activity-numbered--centered"/>
            </w:pPr>
          </w:p>
        </w:tc>
      </w:tr>
      <w:tr w:rsidR="00697FEC" w14:paraId="0B627F14" w14:textId="77777777" w:rsidTr="004C1377">
        <w:trPr>
          <w:cantSplit/>
          <w:trHeight w:val="1701"/>
        </w:trPr>
        <w:tc>
          <w:tcPr>
            <w:tcW w:w="1984" w:type="dxa"/>
            <w:vAlign w:val="center"/>
          </w:tcPr>
          <w:p w14:paraId="22A4D922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345F8B" wp14:editId="54B9D068">
                  <wp:extent cx="987552" cy="1042929"/>
                  <wp:effectExtent l="0" t="0" r="317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728" cy="1053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92AB2F6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D01D64" wp14:editId="588D1837">
                  <wp:extent cx="1024128" cy="989116"/>
                  <wp:effectExtent l="0" t="0" r="5080" b="190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249" cy="996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6205763" w14:textId="77777777" w:rsidR="00697FEC" w:rsidRDefault="00697FEC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545960" wp14:editId="3E7B2363">
                  <wp:extent cx="1218980" cy="429768"/>
                  <wp:effectExtent l="0" t="0" r="635" b="254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41" cy="432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01C570DF" w14:textId="77777777" w:rsidR="00697FEC" w:rsidRDefault="00697FEC" w:rsidP="00D563A0">
            <w:pPr>
              <w:rPr>
                <w:noProof/>
              </w:rPr>
            </w:pPr>
          </w:p>
        </w:tc>
        <w:tc>
          <w:tcPr>
            <w:tcW w:w="3375" w:type="dxa"/>
            <w:vMerge/>
            <w:tcMar>
              <w:left w:w="113" w:type="dxa"/>
            </w:tcMar>
          </w:tcPr>
          <w:p w14:paraId="0E87D0D0" w14:textId="77777777" w:rsidR="00697FEC" w:rsidRDefault="00697FEC" w:rsidP="00D563A0">
            <w:pPr>
              <w:rPr>
                <w:noProof/>
              </w:rPr>
            </w:pPr>
          </w:p>
        </w:tc>
      </w:tr>
      <w:tr w:rsidR="00697FEC" w14:paraId="20D4DD8E" w14:textId="77777777" w:rsidTr="00697FEC">
        <w:trPr>
          <w:cantSplit/>
          <w:trHeight w:val="567"/>
        </w:trPr>
        <w:tc>
          <w:tcPr>
            <w:tcW w:w="1984" w:type="dxa"/>
            <w:vAlign w:val="center"/>
          </w:tcPr>
          <w:p w14:paraId="5CB1DFA1" w14:textId="02DE4CFC" w:rsidR="00697FEC" w:rsidRDefault="00C609AC" w:rsidP="00697FEC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2EDD1AA0" w14:textId="0D3C98A6" w:rsidR="00697FEC" w:rsidRDefault="00C609AC" w:rsidP="00697FEC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73533E9E" w14:textId="16E9CCC0" w:rsidR="00697FEC" w:rsidRDefault="00C609AC" w:rsidP="00697FEC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5B963313" w14:textId="77777777" w:rsidR="00697FEC" w:rsidRDefault="00697FEC" w:rsidP="00D563A0">
            <w:pPr>
              <w:pStyle w:val="activity-numbered--centered"/>
            </w:pPr>
          </w:p>
        </w:tc>
        <w:tc>
          <w:tcPr>
            <w:tcW w:w="3375" w:type="dxa"/>
            <w:vMerge/>
            <w:tcMar>
              <w:left w:w="113" w:type="dxa"/>
            </w:tcMar>
          </w:tcPr>
          <w:p w14:paraId="2C324D86" w14:textId="77777777" w:rsidR="00697FEC" w:rsidRDefault="00697FEC" w:rsidP="00D563A0">
            <w:pPr>
              <w:pStyle w:val="activity-numbered--centered"/>
            </w:pP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011DEB3A" w:rsidR="0045796A" w:rsidRDefault="0045796A" w:rsidP="00B0184B">
      <w:pPr>
        <w:pStyle w:val="instruction"/>
        <w:spacing w:after="120"/>
      </w:pPr>
      <w:r>
        <w:t>2</w:t>
      </w:r>
      <w:r>
        <w:tab/>
      </w:r>
      <w:r w:rsidR="004C1377" w:rsidRPr="00E645B7">
        <w:t xml:space="preserve">Look </w:t>
      </w:r>
      <w:r w:rsidR="004C1377">
        <w:t xml:space="preserve">and tick </w:t>
      </w:r>
      <w:r w:rsidR="005258A1">
        <w:t>(</w:t>
      </w:r>
      <w:r w:rsidR="004C1377" w:rsidRPr="004052E1">
        <w:rPr>
          <w:noProof/>
          <w:position w:val="-6"/>
          <w:lang w:val="es-ES" w:eastAsia="es-ES"/>
        </w:rPr>
        <w:drawing>
          <wp:inline distT="0" distB="0" distL="0" distR="0" wp14:anchorId="1A90B0FA" wp14:editId="3BE219FF">
            <wp:extent cx="177800" cy="203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58A1">
        <w:t>)</w:t>
      </w:r>
      <w:r w:rsidR="004C1377" w:rsidRPr="00E645B7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240025" w14:paraId="7686DD6A" w14:textId="77777777" w:rsidTr="00240025">
        <w:trPr>
          <w:trHeight w:val="1418"/>
        </w:trPr>
        <w:tc>
          <w:tcPr>
            <w:tcW w:w="1922" w:type="dxa"/>
            <w:shd w:val="clear" w:color="auto" w:fill="auto"/>
            <w:vAlign w:val="center"/>
          </w:tcPr>
          <w:p w14:paraId="209D2A78" w14:textId="76F05FB2" w:rsidR="00240025" w:rsidRDefault="00240025" w:rsidP="00240025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7872" behindDoc="0" locked="0" layoutInCell="1" allowOverlap="1" wp14:anchorId="7E943602" wp14:editId="751C3C75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16510</wp:posOffset>
                  </wp:positionV>
                  <wp:extent cx="1150620" cy="813435"/>
                  <wp:effectExtent l="0" t="0" r="508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813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5724186" w14:textId="687AB902" w:rsidR="00240025" w:rsidRDefault="00240025" w:rsidP="00240025">
            <w:pPr>
              <w:pStyle w:val="activity-numbered"/>
            </w:pPr>
            <w:r>
              <w:t>1</w:t>
            </w:r>
            <w:r>
              <w:tab/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football boots</w:t>
            </w:r>
          </w:p>
          <w:p w14:paraId="56B1EF99" w14:textId="73DC411A" w:rsidR="00240025" w:rsidRPr="00AC5256" w:rsidRDefault="00240025" w:rsidP="00240025">
            <w:pPr>
              <w:pStyle w:val="activity-numbered"/>
              <w:spacing w:after="60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trainers</w:t>
            </w:r>
          </w:p>
        </w:tc>
      </w:tr>
      <w:tr w:rsidR="00240025" w14:paraId="55F1CB3E" w14:textId="77777777" w:rsidTr="006934A1">
        <w:trPr>
          <w:trHeight w:val="1418"/>
        </w:trPr>
        <w:tc>
          <w:tcPr>
            <w:tcW w:w="1922" w:type="dxa"/>
            <w:vAlign w:val="center"/>
          </w:tcPr>
          <w:p w14:paraId="2EE913A9" w14:textId="5FD4FD5B" w:rsidR="00240025" w:rsidRDefault="00240025" w:rsidP="00240025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6848" behindDoc="0" locked="0" layoutInCell="1" allowOverlap="1" wp14:anchorId="090877BC" wp14:editId="0F163D43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635</wp:posOffset>
                  </wp:positionV>
                  <wp:extent cx="708660" cy="842010"/>
                  <wp:effectExtent l="0" t="0" r="2540" b="0"/>
                  <wp:wrapNone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660" cy="84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40EACB66" w14:textId="77777777" w:rsidR="00240025" w:rsidRDefault="00240025" w:rsidP="00240025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shorts</w:t>
            </w:r>
          </w:p>
          <w:p w14:paraId="074C6D38" w14:textId="649817C9" w:rsidR="00240025" w:rsidRPr="00AC5256" w:rsidRDefault="00240025" w:rsidP="00240025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tracksuit</w:t>
            </w:r>
          </w:p>
        </w:tc>
      </w:tr>
      <w:tr w:rsidR="00240025" w14:paraId="715D2388" w14:textId="77777777" w:rsidTr="006934A1">
        <w:trPr>
          <w:trHeight w:val="1418"/>
        </w:trPr>
        <w:tc>
          <w:tcPr>
            <w:tcW w:w="1922" w:type="dxa"/>
            <w:vAlign w:val="center"/>
          </w:tcPr>
          <w:p w14:paraId="380EDE45" w14:textId="4F73AADB" w:rsidR="00240025" w:rsidRDefault="00240025" w:rsidP="00240025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236E7737" wp14:editId="2F9DC013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-6985</wp:posOffset>
                  </wp:positionV>
                  <wp:extent cx="633095" cy="852805"/>
                  <wp:effectExtent l="0" t="0" r="1905" b="0"/>
                  <wp:wrapNone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095" cy="852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11AD3A65" w14:textId="77777777" w:rsidR="00240025" w:rsidRDefault="00240025" w:rsidP="00240025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football shirt</w:t>
            </w:r>
          </w:p>
          <w:p w14:paraId="0F3B7FA1" w14:textId="20CE4B09" w:rsidR="00240025" w:rsidRPr="00AC5256" w:rsidRDefault="00240025" w:rsidP="00240025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sports bag</w:t>
            </w:r>
          </w:p>
        </w:tc>
      </w:tr>
      <w:tr w:rsidR="00240025" w14:paraId="1E05857E" w14:textId="77777777" w:rsidTr="00240025">
        <w:trPr>
          <w:trHeight w:val="1418"/>
        </w:trPr>
        <w:tc>
          <w:tcPr>
            <w:tcW w:w="1922" w:type="dxa"/>
            <w:shd w:val="clear" w:color="auto" w:fill="auto"/>
            <w:vAlign w:val="center"/>
          </w:tcPr>
          <w:p w14:paraId="1D29062E" w14:textId="71359BBC" w:rsidR="00240025" w:rsidRDefault="00240025" w:rsidP="00240025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30A46D44" wp14:editId="778C9CFE">
                  <wp:simplePos x="0" y="0"/>
                  <wp:positionH relativeFrom="column">
                    <wp:posOffset>350520</wp:posOffset>
                  </wp:positionH>
                  <wp:positionV relativeFrom="paragraph">
                    <wp:posOffset>-12700</wp:posOffset>
                  </wp:positionV>
                  <wp:extent cx="426085" cy="852805"/>
                  <wp:effectExtent l="0" t="0" r="5715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085" cy="852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6551D58A" w14:textId="77777777" w:rsidR="00240025" w:rsidRDefault="00240025" w:rsidP="00240025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trainers</w:t>
            </w:r>
          </w:p>
          <w:p w14:paraId="1223460E" w14:textId="562A24C1" w:rsidR="00240025" w:rsidRPr="00AC5256" w:rsidRDefault="00240025" w:rsidP="00240025">
            <w:pPr>
              <w:pStyle w:val="activity-numbered"/>
            </w:pPr>
            <w:r>
              <w:tab/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tracksuit</w:t>
            </w:r>
          </w:p>
        </w:tc>
      </w:tr>
    </w:tbl>
    <w:p w14:paraId="1C084FA2" w14:textId="77777777" w:rsidR="0045796A" w:rsidRDefault="0045796A" w:rsidP="006934A1">
      <w:pPr>
        <w:pStyle w:val="instruction"/>
        <w:spacing w:before="12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113C4F31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4E4B6F">
        <w:t>Look, read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4E4B6F" w14:paraId="019BB18C" w14:textId="77777777" w:rsidTr="004B2A2B">
        <w:trPr>
          <w:cantSplit/>
          <w:trHeight w:val="1984"/>
        </w:trPr>
        <w:tc>
          <w:tcPr>
            <w:tcW w:w="3111" w:type="dxa"/>
            <w:vAlign w:val="center"/>
          </w:tcPr>
          <w:p w14:paraId="07BFC32B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F1CB06" wp14:editId="325D6155">
                  <wp:extent cx="850392" cy="1179580"/>
                  <wp:effectExtent l="0" t="0" r="635" b="1905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5531" cy="1200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2AEEFBB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C2DCD6" wp14:editId="45796C66">
                  <wp:extent cx="1251701" cy="1197864"/>
                  <wp:effectExtent l="0" t="0" r="5715" b="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903" cy="1219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C2FD217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A6DF70" wp14:editId="0A65E0BB">
                  <wp:extent cx="1197864" cy="1197864"/>
                  <wp:effectExtent l="0" t="0" r="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751" cy="1209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B6F" w:rsidRPr="00685431" w14:paraId="0E12E96B" w14:textId="77777777" w:rsidTr="004E4B6F">
        <w:trPr>
          <w:cantSplit/>
          <w:trHeight w:val="1417"/>
        </w:trPr>
        <w:tc>
          <w:tcPr>
            <w:tcW w:w="3111" w:type="dxa"/>
          </w:tcPr>
          <w:p w14:paraId="58EEBA2B" w14:textId="77777777" w:rsidR="004E4B6F" w:rsidRPr="00157D55" w:rsidRDefault="004E4B6F" w:rsidP="004E4B6F">
            <w:pPr>
              <w:pStyle w:val="activity-numbered--table"/>
            </w:pPr>
            <w:r w:rsidRPr="00157D55">
              <w:t>1</w:t>
            </w:r>
            <w:r>
              <w:tab/>
              <w:t xml:space="preserve">Have you got </w:t>
            </w:r>
            <w:r>
              <w:br/>
              <w:t>a lunch box?</w:t>
            </w:r>
          </w:p>
          <w:p w14:paraId="4CF6FEA2" w14:textId="181A8385" w:rsidR="004E4B6F" w:rsidRPr="00685431" w:rsidRDefault="004E4B6F" w:rsidP="004E4B6F">
            <w:pPr>
              <w:pStyle w:val="activity-numbered--table"/>
              <w:spacing w:line="300" w:lineRule="exact"/>
            </w:pPr>
            <w:r>
              <w:tab/>
            </w:r>
            <w:r w:rsidRPr="00B02300">
              <w:rPr>
                <w:b/>
              </w:rPr>
              <w:t>Yes, I have.</w:t>
            </w:r>
            <w:r>
              <w:t xml:space="preserve"> </w:t>
            </w:r>
            <w:r w:rsidR="00B02300">
              <w:t>/</w:t>
            </w:r>
            <w:r>
              <w:br/>
            </w:r>
            <w:r w:rsidRPr="00B02300">
              <w:rPr>
                <w:b/>
              </w:rPr>
              <w:t>No, I haven’t.</w:t>
            </w:r>
          </w:p>
        </w:tc>
        <w:tc>
          <w:tcPr>
            <w:tcW w:w="3111" w:type="dxa"/>
          </w:tcPr>
          <w:p w14:paraId="5F799811" w14:textId="77777777" w:rsidR="004E4B6F" w:rsidRPr="00157D55" w:rsidRDefault="004E4B6F" w:rsidP="004E4B6F">
            <w:pPr>
              <w:pStyle w:val="activity-numbered--table"/>
            </w:pPr>
            <w:r w:rsidRPr="00157D55">
              <w:t>2</w:t>
            </w:r>
            <w:r>
              <w:tab/>
              <w:t>Has she got a folder?</w:t>
            </w:r>
          </w:p>
          <w:p w14:paraId="3A935E3A" w14:textId="4C3454BD" w:rsidR="004E4B6F" w:rsidRPr="00685431" w:rsidRDefault="004E4B6F" w:rsidP="004E4B6F">
            <w:pPr>
              <w:pStyle w:val="activity-numbered--centered"/>
              <w:jc w:val="left"/>
            </w:pPr>
            <w:r>
              <w:tab/>
            </w:r>
            <w:r w:rsidRPr="00B02300">
              <w:rPr>
                <w:b/>
              </w:rPr>
              <w:t>Yes, she has.</w:t>
            </w:r>
            <w:r>
              <w:t xml:space="preserve"> </w:t>
            </w:r>
            <w:r w:rsidR="00B02300">
              <w:t>/</w:t>
            </w:r>
            <w:r>
              <w:br/>
            </w:r>
            <w:r>
              <w:tab/>
            </w:r>
            <w:r w:rsidRPr="00B02300">
              <w:rPr>
                <w:b/>
              </w:rPr>
              <w:t>No, she hasn’t.</w:t>
            </w:r>
          </w:p>
        </w:tc>
        <w:tc>
          <w:tcPr>
            <w:tcW w:w="3111" w:type="dxa"/>
          </w:tcPr>
          <w:p w14:paraId="461456A1" w14:textId="77777777" w:rsidR="004E4B6F" w:rsidRPr="00157D55" w:rsidRDefault="004E4B6F" w:rsidP="004E4B6F">
            <w:pPr>
              <w:pStyle w:val="activity-numbered--table"/>
            </w:pPr>
            <w:r w:rsidRPr="00157D55">
              <w:t>3</w:t>
            </w:r>
            <w:r>
              <w:tab/>
              <w:t xml:space="preserve">Has he got </w:t>
            </w:r>
            <w:r>
              <w:br/>
              <w:t>a pencil case?</w:t>
            </w:r>
          </w:p>
          <w:p w14:paraId="4292A00D" w14:textId="0EA3C52F" w:rsidR="004E4B6F" w:rsidRPr="00685431" w:rsidRDefault="004E4B6F" w:rsidP="004E4B6F">
            <w:pPr>
              <w:pStyle w:val="activity-numbered--centered"/>
              <w:jc w:val="left"/>
            </w:pPr>
            <w:r>
              <w:tab/>
            </w:r>
            <w:r w:rsidRPr="00B02300">
              <w:rPr>
                <w:b/>
              </w:rPr>
              <w:t>Yes, he has.</w:t>
            </w:r>
            <w:r>
              <w:t xml:space="preserve"> </w:t>
            </w:r>
            <w:r w:rsidR="00B02300">
              <w:t>/</w:t>
            </w:r>
            <w:r>
              <w:br/>
            </w:r>
            <w:r>
              <w:tab/>
            </w:r>
            <w:r w:rsidRPr="00B02300">
              <w:rPr>
                <w:b/>
              </w:rPr>
              <w:t>No, he hasn’t.</w:t>
            </w:r>
          </w:p>
        </w:tc>
      </w:tr>
      <w:tr w:rsidR="004E4B6F" w14:paraId="7E920AC2" w14:textId="77777777" w:rsidTr="004B2A2B">
        <w:trPr>
          <w:cantSplit/>
          <w:trHeight w:val="1984"/>
        </w:trPr>
        <w:tc>
          <w:tcPr>
            <w:tcW w:w="3111" w:type="dxa"/>
            <w:vAlign w:val="center"/>
          </w:tcPr>
          <w:p w14:paraId="0691676B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6BADD3" wp14:editId="05EC3679">
                  <wp:extent cx="1207008" cy="1194304"/>
                  <wp:effectExtent l="0" t="0" r="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188" cy="120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3393A88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1063D0" wp14:editId="53F00267">
                  <wp:extent cx="1170432" cy="1195879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027" cy="1217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58731E6" w14:textId="77777777" w:rsidR="004E4B6F" w:rsidRDefault="004E4B6F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CB1DC9" wp14:editId="6CB6AB37">
                  <wp:extent cx="756844" cy="1221764"/>
                  <wp:effectExtent l="0" t="0" r="5715" b="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844" cy="1221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B6F" w14:paraId="6E5D577A" w14:textId="77777777" w:rsidTr="004E4B6F">
        <w:trPr>
          <w:cantSplit/>
          <w:trHeight w:val="1417"/>
        </w:trPr>
        <w:tc>
          <w:tcPr>
            <w:tcW w:w="3111" w:type="dxa"/>
          </w:tcPr>
          <w:p w14:paraId="3F92A4E1" w14:textId="77777777" w:rsidR="004E4B6F" w:rsidRPr="00157D55" w:rsidRDefault="004E4B6F" w:rsidP="004E4B6F">
            <w:pPr>
              <w:pStyle w:val="activity-numbered--table"/>
            </w:pPr>
            <w:r>
              <w:t>4</w:t>
            </w:r>
            <w:r>
              <w:tab/>
              <w:t>Has she got pencils?</w:t>
            </w:r>
          </w:p>
          <w:p w14:paraId="43B3BC3F" w14:textId="3BD04C7A" w:rsidR="004E4B6F" w:rsidRDefault="004E4B6F" w:rsidP="004E4B6F">
            <w:pPr>
              <w:pStyle w:val="activity-numbered--centered"/>
              <w:jc w:val="left"/>
            </w:pPr>
            <w:r>
              <w:tab/>
            </w:r>
            <w:r w:rsidRPr="00B02300">
              <w:rPr>
                <w:b/>
              </w:rPr>
              <w:t>Yes, she has.</w:t>
            </w:r>
            <w:r>
              <w:t xml:space="preserve"> </w:t>
            </w:r>
            <w:r w:rsidR="00B02300">
              <w:t>/</w:t>
            </w:r>
            <w:r>
              <w:br/>
            </w:r>
            <w:r>
              <w:tab/>
            </w:r>
            <w:r w:rsidRPr="00B02300">
              <w:rPr>
                <w:b/>
              </w:rPr>
              <w:t>No, she hasn’t.</w:t>
            </w:r>
          </w:p>
        </w:tc>
        <w:tc>
          <w:tcPr>
            <w:tcW w:w="3111" w:type="dxa"/>
          </w:tcPr>
          <w:p w14:paraId="1E27068B" w14:textId="1EC50CD3" w:rsidR="004E4B6F" w:rsidRPr="00157D55" w:rsidRDefault="004E4B6F" w:rsidP="004E4B6F">
            <w:pPr>
              <w:pStyle w:val="activity-numbered--table"/>
            </w:pPr>
            <w:r>
              <w:t>5</w:t>
            </w:r>
            <w:r>
              <w:tab/>
              <w:t>Has he got</w:t>
            </w:r>
            <w:r w:rsidR="00C95EFA">
              <w:br/>
            </w:r>
            <w:r>
              <w:t>a dictionary?</w:t>
            </w:r>
          </w:p>
          <w:p w14:paraId="61499BD2" w14:textId="4112CB32" w:rsidR="004E4B6F" w:rsidRDefault="004E4B6F" w:rsidP="004E4B6F">
            <w:pPr>
              <w:pStyle w:val="activity-numbered--centered"/>
              <w:jc w:val="left"/>
            </w:pPr>
            <w:r>
              <w:tab/>
            </w:r>
            <w:r w:rsidRPr="00B02300">
              <w:rPr>
                <w:b/>
              </w:rPr>
              <w:t>Yes, he has.</w:t>
            </w:r>
            <w:r>
              <w:t xml:space="preserve"> </w:t>
            </w:r>
            <w:r w:rsidR="00B02300">
              <w:t>/</w:t>
            </w:r>
            <w:r>
              <w:br/>
            </w:r>
            <w:r>
              <w:tab/>
            </w:r>
            <w:r w:rsidRPr="00B02300">
              <w:rPr>
                <w:b/>
              </w:rPr>
              <w:t>No, he hasn’t.</w:t>
            </w:r>
          </w:p>
        </w:tc>
        <w:tc>
          <w:tcPr>
            <w:tcW w:w="3111" w:type="dxa"/>
          </w:tcPr>
          <w:p w14:paraId="632B5500" w14:textId="77777777" w:rsidR="004E4B6F" w:rsidRPr="00157D55" w:rsidRDefault="004E4B6F" w:rsidP="004E4B6F">
            <w:pPr>
              <w:pStyle w:val="activity-numbered--table"/>
            </w:pPr>
            <w:r>
              <w:t>6</w:t>
            </w:r>
            <w:r>
              <w:tab/>
              <w:t xml:space="preserve">Have you got </w:t>
            </w:r>
            <w:r>
              <w:br/>
              <w:t>a water bottle?</w:t>
            </w:r>
          </w:p>
          <w:p w14:paraId="5FEBA672" w14:textId="090A2611" w:rsidR="004E4B6F" w:rsidRPr="00350086" w:rsidRDefault="004E4B6F" w:rsidP="004E4B6F">
            <w:pPr>
              <w:pStyle w:val="activity-numbered--centered"/>
              <w:spacing w:after="0"/>
              <w:jc w:val="left"/>
            </w:pPr>
            <w:r>
              <w:tab/>
            </w:r>
            <w:r w:rsidRPr="00B02300">
              <w:rPr>
                <w:b/>
              </w:rPr>
              <w:t>Yes, I have.</w:t>
            </w:r>
            <w:r>
              <w:t xml:space="preserve"> </w:t>
            </w:r>
            <w:r w:rsidR="00B02300">
              <w:t>/</w:t>
            </w:r>
            <w:r>
              <w:br/>
            </w:r>
            <w:r>
              <w:tab/>
            </w:r>
            <w:r w:rsidRPr="00B02300">
              <w:rPr>
                <w:b/>
              </w:rPr>
              <w:t>No, I haven’t.</w:t>
            </w:r>
          </w:p>
        </w:tc>
      </w:tr>
    </w:tbl>
    <w:p w14:paraId="321EA6C1" w14:textId="70906AD2" w:rsidR="00141B75" w:rsidRPr="00683C0B" w:rsidRDefault="00141B75" w:rsidP="004E4B6F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FF6F4F">
        <w:rPr>
          <w:rStyle w:val="marks-frame"/>
        </w:rPr>
        <w:t>6</w:t>
      </w:r>
      <w:r>
        <w:rPr>
          <w:rStyle w:val="marks-frame"/>
        </w:rPr>
        <w:t> </w:t>
      </w:r>
    </w:p>
    <w:p w14:paraId="7D38177A" w14:textId="25C47DAF" w:rsidR="00141B75" w:rsidRDefault="00141B75" w:rsidP="00D52B86">
      <w:pPr>
        <w:pStyle w:val="instruction"/>
      </w:pPr>
      <w:r>
        <w:t>4</w:t>
      </w:r>
      <w:r>
        <w:tab/>
      </w:r>
      <w:r w:rsidR="00D52B86">
        <w:t>Read</w:t>
      </w:r>
      <w:r w:rsidR="00D52B86" w:rsidRPr="00E645B7">
        <w:t xml:space="preserve"> </w:t>
      </w:r>
      <w:r w:rsidR="00D52B86">
        <w:t xml:space="preserve">and tick </w:t>
      </w:r>
      <w:r w:rsidR="00B02300">
        <w:t>(</w:t>
      </w:r>
      <w:r w:rsidR="00D52B86" w:rsidRPr="004052E1">
        <w:rPr>
          <w:noProof/>
          <w:position w:val="-6"/>
          <w:lang w:val="es-ES" w:eastAsia="es-ES"/>
        </w:rPr>
        <w:drawing>
          <wp:inline distT="0" distB="0" distL="0" distR="0" wp14:anchorId="1F41F2F6" wp14:editId="40128D6D">
            <wp:extent cx="177800" cy="203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2300">
        <w:t>)</w:t>
      </w:r>
      <w:r w:rsidR="00D52B86" w:rsidRPr="00E645B7">
        <w:t>.</w:t>
      </w:r>
    </w:p>
    <w:p w14:paraId="2974335E" w14:textId="77777777" w:rsidR="004B2A2B" w:rsidRPr="004B2A2B" w:rsidRDefault="004B2A2B" w:rsidP="004B2A2B">
      <w:pPr>
        <w:pStyle w:val="activity-numbered"/>
      </w:pPr>
      <w:r w:rsidRPr="004B2A2B">
        <w:t>1</w:t>
      </w:r>
      <w:r w:rsidRPr="004B2A2B">
        <w:tab/>
        <w:t>We’ve got … ball – let’s play!</w:t>
      </w:r>
    </w:p>
    <w:p w14:paraId="69E35F3C" w14:textId="795F88A6" w:rsidR="004B2A2B" w:rsidRPr="004B2A2B" w:rsidRDefault="004B2A2B" w:rsidP="004B2A2B">
      <w:pPr>
        <w:pStyle w:val="activity-numbered"/>
        <w:spacing w:after="120"/>
      </w:pPr>
      <w:r>
        <w:tab/>
      </w:r>
      <w:r w:rsidRPr="004B2A2B">
        <w:t>A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our</w:t>
      </w:r>
      <w:r w:rsidRPr="004B2A2B">
        <w:tab/>
        <w:t>B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their</w:t>
      </w:r>
    </w:p>
    <w:p w14:paraId="52C96294" w14:textId="77777777" w:rsidR="004B2A2B" w:rsidRPr="004B2A2B" w:rsidRDefault="004B2A2B" w:rsidP="004B2A2B">
      <w:pPr>
        <w:pStyle w:val="activity-numbered"/>
      </w:pPr>
      <w:r w:rsidRPr="004B2A2B">
        <w:t>2</w:t>
      </w:r>
      <w:r w:rsidRPr="004B2A2B">
        <w:tab/>
        <w:t>It’s football club today. They’ve got … shorts.</w:t>
      </w:r>
    </w:p>
    <w:p w14:paraId="12D7A32E" w14:textId="7480319B" w:rsidR="004B2A2B" w:rsidRPr="004B2A2B" w:rsidRDefault="004B2A2B" w:rsidP="004B2A2B">
      <w:pPr>
        <w:pStyle w:val="activity-numbered"/>
        <w:spacing w:after="120"/>
      </w:pPr>
      <w:r>
        <w:tab/>
      </w:r>
      <w:r w:rsidRPr="004B2A2B">
        <w:t>A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our</w:t>
      </w:r>
      <w:r w:rsidRPr="004B2A2B">
        <w:tab/>
        <w:t>B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their</w:t>
      </w:r>
    </w:p>
    <w:p w14:paraId="759BE643" w14:textId="77777777" w:rsidR="004B2A2B" w:rsidRPr="004B2A2B" w:rsidRDefault="004B2A2B" w:rsidP="004B2A2B">
      <w:pPr>
        <w:pStyle w:val="activity-numbered"/>
      </w:pPr>
      <w:r w:rsidRPr="004B2A2B">
        <w:t>3</w:t>
      </w:r>
      <w:r w:rsidRPr="004B2A2B">
        <w:tab/>
        <w:t>It’s time to play. … got our football boots.</w:t>
      </w:r>
    </w:p>
    <w:p w14:paraId="78DD8E46" w14:textId="7FD1EC66" w:rsidR="004B2A2B" w:rsidRPr="004B2A2B" w:rsidRDefault="004B2A2B" w:rsidP="004B2A2B">
      <w:pPr>
        <w:pStyle w:val="activity-numbered"/>
        <w:spacing w:after="120"/>
      </w:pPr>
      <w:r>
        <w:tab/>
      </w:r>
      <w:r w:rsidRPr="004B2A2B">
        <w:t>A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They’ve</w:t>
      </w:r>
      <w:r w:rsidRPr="004B2A2B">
        <w:tab/>
        <w:t>B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We’ve</w:t>
      </w:r>
    </w:p>
    <w:p w14:paraId="66A81009" w14:textId="77777777" w:rsidR="004B2A2B" w:rsidRPr="004B2A2B" w:rsidRDefault="004B2A2B" w:rsidP="004B2A2B">
      <w:pPr>
        <w:pStyle w:val="activity-numbered"/>
      </w:pPr>
      <w:r w:rsidRPr="004B2A2B">
        <w:t>4</w:t>
      </w:r>
      <w:r w:rsidRPr="004B2A2B">
        <w:tab/>
        <w:t>They’re ready to play. … got their trainers.</w:t>
      </w:r>
    </w:p>
    <w:p w14:paraId="587C05CE" w14:textId="7A0813DE" w:rsidR="004B2A2B" w:rsidRPr="004B2A2B" w:rsidRDefault="004B2A2B" w:rsidP="004B2A2B">
      <w:pPr>
        <w:pStyle w:val="activity-numbered"/>
      </w:pPr>
      <w:r>
        <w:tab/>
      </w:r>
      <w:r w:rsidRPr="004B2A2B">
        <w:t>A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We’ve</w:t>
      </w:r>
      <w:r w:rsidRPr="004B2A2B">
        <w:tab/>
        <w:t>B</w:t>
      </w:r>
      <w:r w:rsidRPr="004B2A2B">
        <w:tab/>
      </w:r>
      <w:r w:rsidRPr="0000718C">
        <w:rPr>
          <w:rStyle w:val="checkbox"/>
        </w:rPr>
        <w:t>☐</w:t>
      </w:r>
      <w:r>
        <w:t> </w:t>
      </w:r>
      <w:r w:rsidRPr="004B2A2B">
        <w:t>They’ve</w:t>
      </w:r>
    </w:p>
    <w:p w14:paraId="757F32A1" w14:textId="68D6343F" w:rsidR="00013650" w:rsidRPr="00141B75" w:rsidRDefault="00141B75" w:rsidP="004B2A2B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FF6F4F">
        <w:rPr>
          <w:rStyle w:val="marks-frame"/>
        </w:rPr>
        <w:t>4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1C67C0A9" w:rsidR="00FD0FA2" w:rsidRDefault="00FD0FA2" w:rsidP="00FD0FA2">
      <w:pPr>
        <w:pStyle w:val="instruction"/>
        <w:rPr>
          <w:rStyle w:val="instruction-italic"/>
        </w:rPr>
      </w:pPr>
      <w:r w:rsidRPr="002D2043">
        <w:t>5</w:t>
      </w:r>
      <w:r w:rsidRPr="002D2043">
        <w:tab/>
      </w:r>
      <w:r w:rsidR="001E5280">
        <w:t xml:space="preserve">Read and circle </w:t>
      </w:r>
      <w:r w:rsidR="001E5280" w:rsidRPr="007F322D">
        <w:rPr>
          <w:rStyle w:val="instruction-italic"/>
        </w:rPr>
        <w:t>T</w:t>
      </w:r>
      <w:r w:rsidR="001E5280">
        <w:t xml:space="preserve"> (</w:t>
      </w:r>
      <w:r w:rsidR="00FF6F4F">
        <w:t>t</w:t>
      </w:r>
      <w:r w:rsidR="001E5280">
        <w:t xml:space="preserve">rue) or </w:t>
      </w:r>
      <w:r w:rsidR="001E5280" w:rsidRPr="007F322D">
        <w:rPr>
          <w:rStyle w:val="instruction-italic"/>
        </w:rPr>
        <w:t>F</w:t>
      </w:r>
      <w:r w:rsidR="001E5280">
        <w:t xml:space="preserve"> (</w:t>
      </w:r>
      <w:r w:rsidR="00FF6F4F">
        <w:t>f</w:t>
      </w:r>
      <w:r w:rsidR="001E5280">
        <w:t>alse)</w:t>
      </w:r>
      <w:r w:rsidR="001E5280" w:rsidRPr="00A77427">
        <w:rPr>
          <w:rStyle w:val="instruction-italic"/>
        </w:rPr>
        <w:t>.</w:t>
      </w:r>
    </w:p>
    <w:p w14:paraId="58747D3F" w14:textId="77777777" w:rsidR="001E5280" w:rsidRDefault="001E5280" w:rsidP="001E5280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530DF28" wp14:editId="6DCAB665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6254496" cy="2852928"/>
                <wp:effectExtent l="0" t="0" r="6985" b="5080"/>
                <wp:wrapNone/>
                <wp:docPr id="102631433" name="Text Box 102631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4496" cy="28529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782E5E" w14:textId="77777777" w:rsidR="001E5280" w:rsidRDefault="001E5280" w:rsidP="001E528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0C7DF9" wp14:editId="14C439EE">
                                  <wp:extent cx="5925600" cy="2696400"/>
                                  <wp:effectExtent l="0" t="0" r="5715" b="0"/>
                                  <wp:docPr id="102631434" name="Picture 1026314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25600" cy="269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30DF28" id="_x0000_t202" coordsize="21600,21600" o:spt="202" path="m,l,21600r21600,l21600,xe">
                <v:stroke joinstyle="miter"/>
                <v:path gradientshapeok="t" o:connecttype="rect"/>
              </v:shapetype>
              <v:shape id="Text Box 102631433" o:spid="_x0000_s1029" type="#_x0000_t202" style="position:absolute;margin-left:14.6pt;margin-top:4.2pt;width:492.5pt;height:224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" filled="f" stroked="f" strokeweight=".5pt">
                <v:textbox inset="0,0,0,0">
                  <w:txbxContent>
                    <w:p w14:paraId="53782E5E" w14:textId="77777777" w:rsidR="001E5280" w:rsidRDefault="001E5280" w:rsidP="001E5280">
                      <w:r>
                        <w:rPr>
                          <w:noProof/>
                        </w:rPr>
                        <w:drawing>
                          <wp:inline distT="0" distB="0" distL="0" distR="0" wp14:anchorId="0A0C7DF9" wp14:editId="14C439EE">
                            <wp:extent cx="5925600" cy="2696400"/>
                            <wp:effectExtent l="0" t="0" r="5715" b="0"/>
                            <wp:docPr id="102631434" name="Picture 1026314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25600" cy="269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7F5AC03" w14:textId="77777777" w:rsidR="001E5280" w:rsidRDefault="001E5280" w:rsidP="001E5280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CD7BDA" wp14:editId="1CC83685">
                <wp:simplePos x="0" y="0"/>
                <wp:positionH relativeFrom="column">
                  <wp:posOffset>203454</wp:posOffset>
                </wp:positionH>
                <wp:positionV relativeFrom="paragraph">
                  <wp:posOffset>174879</wp:posOffset>
                </wp:positionV>
                <wp:extent cx="5733288" cy="2459355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3288" cy="2459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078874" w14:textId="43AEEA09" w:rsidR="001E5280" w:rsidRPr="0014308A" w:rsidRDefault="001E5280" w:rsidP="0056767D">
                            <w:pPr>
                              <w:pStyle w:val="table-text"/>
                              <w:tabs>
                                <w:tab w:val="left" w:pos="4550"/>
                              </w:tabs>
                              <w:spacing w:after="12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Ismini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  <w:t>Gurdeep</w:t>
                            </w:r>
                          </w:p>
                          <w:p w14:paraId="070AADF3" w14:textId="755DD101" w:rsidR="001E5280" w:rsidRDefault="00FF6F4F" w:rsidP="003A56C7">
                            <w:pPr>
                              <w:spacing w:after="120" w:line="276" w:lineRule="auto"/>
                              <w:ind w:left="532"/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color w:val="000000"/>
                                <w:sz w:val="18"/>
                                <w:szCs w:val="18"/>
                              </w:rPr>
                              <w:t>My school</w:t>
                            </w:r>
                          </w:p>
                          <w:p w14:paraId="13E7D7E6" w14:textId="77777777" w:rsidR="001E5280" w:rsidRP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Hi, Gurdeep!</w:t>
                            </w:r>
                          </w:p>
                          <w:p w14:paraId="3DDC37C4" w14:textId="77777777" w:rsid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 xml:space="preserve">This email is about my school. My school is in Westville. My school has got blue windows and a yellow door. In Westville, lots of schools have got football teams. My school has got a football team, too. They’ve got football boots and football shirts. My classroom isn’t big. </w:t>
                            </w:r>
                          </w:p>
                          <w:p w14:paraId="2795A741" w14:textId="77777777" w:rsid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 xml:space="preserve">I’m happy today because it’s Monday. I’ve got an art lesson today! We’ve got scissors and glue sticks. We’ve got crayons, too! We can make a good picture! It’s a football game! </w:t>
                            </w:r>
                          </w:p>
                          <w:p w14:paraId="2DE7BD64" w14:textId="6B43EADA" w:rsidR="001E5280" w:rsidRP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There are two teams in the picture. Have you got crayons? You can make a picture, too!</w:t>
                            </w:r>
                          </w:p>
                          <w:p w14:paraId="2E5961B9" w14:textId="77777777" w:rsidR="001E5280" w:rsidRP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Write soon,</w:t>
                            </w:r>
                          </w:p>
                          <w:p w14:paraId="2847D04D" w14:textId="655B5BA8" w:rsidR="001E5280" w:rsidRPr="003A56C7" w:rsidRDefault="001E5280" w:rsidP="003A56C7">
                            <w:pPr>
                              <w:spacing w:after="60"/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3A56C7">
                              <w:rPr>
                                <w:rFonts w:asciiTheme="minorHAnsi" w:hAnsiTheme="minorHAnsi"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Ismini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D7BDA" id="Text Box 102631493" o:spid="_x0000_s1030" type="#_x0000_t202" style="position:absolute;margin-left:16pt;margin-top:13.75pt;width:451.45pt;height:19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" filled="f" stroked="f" strokeweight=".5pt">
                <v:textbox>
                  <w:txbxContent>
                    <w:p w14:paraId="47078874" w14:textId="43AEEA09" w:rsidR="001E5280" w:rsidRPr="0014308A" w:rsidRDefault="001E5280" w:rsidP="0056767D">
                      <w:pPr>
                        <w:pStyle w:val="table-text"/>
                        <w:tabs>
                          <w:tab w:val="left" w:pos="4550"/>
                        </w:tabs>
                        <w:spacing w:after="12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</w:rPr>
                        <w:t>Ismini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ab/>
                        <w:t>Gurdeep</w:t>
                      </w:r>
                    </w:p>
                    <w:p w14:paraId="070AADF3" w14:textId="755DD101" w:rsidR="001E5280" w:rsidRDefault="00FF6F4F" w:rsidP="003A56C7">
                      <w:pPr>
                        <w:spacing w:after="120" w:line="276" w:lineRule="auto"/>
                        <w:ind w:left="532"/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Theme="minorHAnsi" w:hAnsiTheme="minorHAnsi"/>
                          <w:color w:val="000000"/>
                          <w:sz w:val="18"/>
                          <w:szCs w:val="18"/>
                        </w:rPr>
                        <w:t>My school</w:t>
                      </w:r>
                    </w:p>
                    <w:p w14:paraId="13E7D7E6" w14:textId="77777777" w:rsidR="001E5280" w:rsidRP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>Hi, Gurdeep!</w:t>
                      </w:r>
                    </w:p>
                    <w:p w14:paraId="3DDC37C4" w14:textId="77777777" w:rsid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 xml:space="preserve">This email is about my school. My school is in Westville. My school has got blue windows and a yellow door. In Westville, lots of schools have got football teams. My school has got a football team, too. They’ve got football boots and football shirts. My classroom isn’t big. </w:t>
                      </w:r>
                    </w:p>
                    <w:p w14:paraId="2795A741" w14:textId="77777777" w:rsid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 xml:space="preserve">I’m happy today because it’s Monday. I’ve got an art lesson today! We’ve got scissors and glue sticks. We’ve got crayons, too! We can make a good picture! It’s a football game! </w:t>
                      </w:r>
                    </w:p>
                    <w:p w14:paraId="2DE7BD64" w14:textId="6B43EADA" w:rsidR="001E5280" w:rsidRP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>There are two teams in the picture. Have you got crayons? You can make a picture, too!</w:t>
                      </w:r>
                    </w:p>
                    <w:p w14:paraId="2E5961B9" w14:textId="77777777" w:rsidR="001E5280" w:rsidRP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>Write soon,</w:t>
                      </w:r>
                    </w:p>
                    <w:p w14:paraId="2847D04D" w14:textId="655B5BA8" w:rsidR="001E5280" w:rsidRPr="003A56C7" w:rsidRDefault="001E5280" w:rsidP="003A56C7">
                      <w:pPr>
                        <w:spacing w:after="60"/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</w:pPr>
                      <w:proofErr w:type="spellStart"/>
                      <w:r w:rsidRPr="003A56C7">
                        <w:rPr>
                          <w:rFonts w:asciiTheme="minorHAnsi" w:hAnsiTheme="minorHAnsi"/>
                          <w:bCs/>
                          <w:color w:val="000000"/>
                          <w:sz w:val="21"/>
                          <w:szCs w:val="21"/>
                        </w:rPr>
                        <w:t>Ismini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6D4A58F" w14:textId="77777777" w:rsidR="001E5280" w:rsidRDefault="001E5280" w:rsidP="001E5280">
      <w:pPr>
        <w:pStyle w:val="Note"/>
        <w:spacing w:line="240" w:lineRule="auto"/>
      </w:pPr>
    </w:p>
    <w:p w14:paraId="56E0612C" w14:textId="77777777" w:rsidR="001E5280" w:rsidRDefault="001E5280" w:rsidP="001E5280">
      <w:pPr>
        <w:pStyle w:val="Note"/>
        <w:spacing w:line="240" w:lineRule="auto"/>
      </w:pPr>
    </w:p>
    <w:p w14:paraId="78FCC97F" w14:textId="77777777" w:rsidR="001E5280" w:rsidRDefault="001E5280" w:rsidP="001E5280">
      <w:pPr>
        <w:pStyle w:val="Note"/>
        <w:spacing w:line="240" w:lineRule="auto"/>
      </w:pPr>
    </w:p>
    <w:p w14:paraId="14CAF84A" w14:textId="77777777" w:rsidR="001E5280" w:rsidRDefault="001E5280" w:rsidP="001E5280">
      <w:pPr>
        <w:pStyle w:val="Note"/>
        <w:spacing w:line="240" w:lineRule="auto"/>
      </w:pPr>
    </w:p>
    <w:p w14:paraId="49A3D8C4" w14:textId="77777777" w:rsidR="001E5280" w:rsidRDefault="001E5280" w:rsidP="001E5280">
      <w:pPr>
        <w:pStyle w:val="Note"/>
        <w:spacing w:line="240" w:lineRule="auto"/>
      </w:pPr>
    </w:p>
    <w:p w14:paraId="2DBFC5A6" w14:textId="77777777" w:rsidR="001E5280" w:rsidRDefault="001E5280" w:rsidP="001E5280">
      <w:pPr>
        <w:pStyle w:val="Note"/>
        <w:spacing w:line="240" w:lineRule="auto"/>
      </w:pPr>
    </w:p>
    <w:p w14:paraId="310E411B" w14:textId="77777777" w:rsidR="001E5280" w:rsidRDefault="001E5280" w:rsidP="001E5280">
      <w:pPr>
        <w:pStyle w:val="Note"/>
        <w:spacing w:line="240" w:lineRule="auto"/>
      </w:pPr>
    </w:p>
    <w:p w14:paraId="0AE46D72" w14:textId="77777777" w:rsidR="001E5280" w:rsidRDefault="001E5280" w:rsidP="001E5280">
      <w:pPr>
        <w:pStyle w:val="Note"/>
        <w:spacing w:line="240" w:lineRule="auto"/>
      </w:pPr>
    </w:p>
    <w:p w14:paraId="78477093" w14:textId="77777777" w:rsidR="001E5280" w:rsidRDefault="001E5280" w:rsidP="001E5280">
      <w:pPr>
        <w:pStyle w:val="Note"/>
        <w:spacing w:line="240" w:lineRule="auto"/>
      </w:pPr>
    </w:p>
    <w:p w14:paraId="67B6A026" w14:textId="77777777" w:rsidR="001E5280" w:rsidRDefault="001E5280" w:rsidP="001E5280">
      <w:pPr>
        <w:pStyle w:val="Note"/>
        <w:spacing w:line="240" w:lineRule="auto"/>
      </w:pPr>
    </w:p>
    <w:p w14:paraId="642ACF9B" w14:textId="77777777" w:rsidR="001E5280" w:rsidRDefault="001E5280" w:rsidP="001E5280">
      <w:pPr>
        <w:pStyle w:val="Note"/>
        <w:spacing w:line="240" w:lineRule="auto"/>
      </w:pPr>
    </w:p>
    <w:p w14:paraId="596B6C89" w14:textId="77777777" w:rsidR="001E5280" w:rsidRDefault="001E5280" w:rsidP="001E5280">
      <w:pPr>
        <w:pStyle w:val="Note"/>
        <w:spacing w:after="240" w:line="240" w:lineRule="auto"/>
      </w:pPr>
    </w:p>
    <w:p w14:paraId="4ECAD4DB" w14:textId="77777777" w:rsidR="001E5280" w:rsidRPr="00E465AF" w:rsidRDefault="001E5280" w:rsidP="001E528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6663"/>
        </w:tabs>
        <w:spacing w:after="60"/>
      </w:pPr>
      <w:r w:rsidRPr="00E465AF">
        <w:t>1</w:t>
      </w:r>
      <w:r w:rsidRPr="00E465AF">
        <w:tab/>
      </w:r>
      <w:r>
        <w:t>The email is about Ismini’s school.</w:t>
      </w:r>
      <w:r w:rsidRPr="00E465AF">
        <w:tab/>
        <w:t>T</w:t>
      </w:r>
      <w:r>
        <w:t xml:space="preserve"> / </w:t>
      </w:r>
      <w:r w:rsidRPr="00E465AF">
        <w:t>F</w:t>
      </w:r>
    </w:p>
    <w:p w14:paraId="5654B252" w14:textId="77777777" w:rsidR="001E5280" w:rsidRPr="00E465AF" w:rsidRDefault="001E5280" w:rsidP="001E528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6663"/>
        </w:tabs>
        <w:spacing w:after="60"/>
      </w:pPr>
      <w:r w:rsidRPr="00E465AF">
        <w:t>2</w:t>
      </w:r>
      <w:r w:rsidRPr="00E465AF">
        <w:tab/>
      </w:r>
      <w:r>
        <w:t>The school is in Westville.</w:t>
      </w:r>
      <w:r w:rsidRPr="00E465AF">
        <w:tab/>
        <w:t>T</w:t>
      </w:r>
      <w:r>
        <w:t xml:space="preserve"> / </w:t>
      </w:r>
      <w:r w:rsidRPr="00E465AF">
        <w:t>F</w:t>
      </w:r>
    </w:p>
    <w:p w14:paraId="0A49C8B0" w14:textId="77777777" w:rsidR="001E5280" w:rsidRPr="00E465AF" w:rsidRDefault="001E5280" w:rsidP="001E528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6663"/>
        </w:tabs>
        <w:spacing w:after="60"/>
      </w:pPr>
      <w:r w:rsidRPr="00E465AF">
        <w:t>3</w:t>
      </w:r>
      <w:r w:rsidRPr="00E465AF">
        <w:tab/>
      </w:r>
      <w:r>
        <w:t>The school has got yellow windows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4BA4B3B2" w14:textId="77777777" w:rsidR="001E5280" w:rsidRPr="00E465AF" w:rsidRDefault="001E5280" w:rsidP="001E528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6663"/>
        </w:tabs>
        <w:spacing w:after="60"/>
      </w:pPr>
      <w:r>
        <w:t>4</w:t>
      </w:r>
      <w:r w:rsidRPr="00E465AF">
        <w:tab/>
      </w:r>
      <w:r>
        <w:t>The classroom is big.</w:t>
      </w:r>
      <w:r w:rsidRPr="00E465AF">
        <w:tab/>
        <w:t>T</w:t>
      </w:r>
      <w:r>
        <w:t xml:space="preserve"> / </w:t>
      </w:r>
      <w:r w:rsidRPr="00E465AF">
        <w:t>F</w:t>
      </w:r>
    </w:p>
    <w:p w14:paraId="088E9081" w14:textId="77777777" w:rsidR="001E5280" w:rsidRDefault="001E5280" w:rsidP="001E5280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6663"/>
        </w:tabs>
        <w:spacing w:after="120"/>
      </w:pPr>
      <w:r>
        <w:t>5</w:t>
      </w:r>
      <w:r w:rsidRPr="00E465AF">
        <w:tab/>
      </w:r>
      <w:r>
        <w:t>The picture has got two teams</w:t>
      </w:r>
      <w:r w:rsidRPr="00E465AF">
        <w:t>.</w:t>
      </w:r>
      <w:r w:rsidRPr="00E465AF">
        <w:tab/>
        <w:t>T</w:t>
      </w:r>
      <w:r>
        <w:t xml:space="preserve"> / </w:t>
      </w:r>
      <w:r w:rsidRPr="00E465AF">
        <w:t>F</w:t>
      </w:r>
    </w:p>
    <w:p w14:paraId="5E08959A" w14:textId="77777777" w:rsidR="00FD0FA2" w:rsidRPr="002D2043" w:rsidRDefault="00FD0FA2" w:rsidP="001E5280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1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jpIpgIAALk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Y7HntoDfUem85BnkZv+VWLX/ya+XDHHI4fDiqulHCLh1TQVRQGiZIG3I+37qM9TgW+&#13;&#10;UtLhOFfUf98yJyhRXwzOS5z9UXCjsB4Fs9UXgB0zx2VleRLRwQU1itKBfsJNs4pR8IkZjrEqyoMb&#13;&#10;lYuQ1wruKi5Wq2SGM25ZuDYPlkfwyGts3sf+iTk7tHnAAbmBcdTZ4lWjZ9voaWC1DSDbNAWR2czj&#13;&#10;wDjuh9TGwy6LC+ilnqyeN+7y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BSOk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10C24F3C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1E5280">
        <w:t>Rewrite the sentences.</w:t>
      </w:r>
    </w:p>
    <w:p w14:paraId="4F8169D2" w14:textId="58099EDA" w:rsidR="001E5280" w:rsidRDefault="001E5280" w:rsidP="001E5280">
      <w:pPr>
        <w:pStyle w:val="activity-numbered"/>
        <w:spacing w:after="120"/>
      </w:pPr>
      <w:r>
        <w:t>1</w:t>
      </w:r>
      <w:r>
        <w:tab/>
        <w:t xml:space="preserve">this is my school </w:t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</w:t>
      </w:r>
      <w:r>
        <w:t xml:space="preserve"> </w:t>
      </w:r>
    </w:p>
    <w:p w14:paraId="32C56FDC" w14:textId="1413D61C" w:rsidR="001E5280" w:rsidRDefault="001E5280" w:rsidP="001E5280">
      <w:pPr>
        <w:pStyle w:val="activity-numbered"/>
        <w:spacing w:after="120"/>
      </w:pPr>
      <w:r>
        <w:t>2</w:t>
      </w:r>
      <w:r>
        <w:tab/>
        <w:t>it’s got a yellow door</w:t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</w:t>
      </w:r>
      <w:r>
        <w:t xml:space="preserve"> </w:t>
      </w:r>
    </w:p>
    <w:p w14:paraId="5B612B34" w14:textId="4D997B16" w:rsidR="001E5280" w:rsidRDefault="001E5280" w:rsidP="001E5280">
      <w:pPr>
        <w:pStyle w:val="activity-numbered"/>
        <w:spacing w:after="120"/>
      </w:pPr>
      <w:r>
        <w:t>3</w:t>
      </w:r>
      <w:r>
        <w:tab/>
        <w:t xml:space="preserve">they’ve got football boots </w:t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</w:t>
      </w:r>
      <w:r>
        <w:t xml:space="preserve"> </w:t>
      </w:r>
    </w:p>
    <w:p w14:paraId="39C35364" w14:textId="3BCD49EA" w:rsidR="001E5280" w:rsidRDefault="001E5280" w:rsidP="001E5280">
      <w:pPr>
        <w:pStyle w:val="activity-numbered"/>
        <w:spacing w:after="120"/>
      </w:pPr>
      <w:r>
        <w:t>4</w:t>
      </w:r>
      <w:r>
        <w:tab/>
        <w:t xml:space="preserve">my classroom isn’t big </w:t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</w:t>
      </w:r>
      <w:r>
        <w:t xml:space="preserve"> </w:t>
      </w:r>
    </w:p>
    <w:p w14:paraId="1562F394" w14:textId="39B9A3BF" w:rsidR="001E5280" w:rsidRDefault="001E5280" w:rsidP="001E5280">
      <w:pPr>
        <w:pStyle w:val="activity-numbered"/>
        <w:rPr>
          <w:rStyle w:val="wol"/>
        </w:rPr>
      </w:pPr>
      <w:r>
        <w:t>5</w:t>
      </w:r>
      <w:r>
        <w:tab/>
        <w:t xml:space="preserve">it’s got five desks </w:t>
      </w:r>
      <w:r w:rsidRPr="004727DA">
        <w:rPr>
          <w:rStyle w:val="wol"/>
        </w:rPr>
        <w:t>                                                                                      </w:t>
      </w:r>
    </w:p>
    <w:p w14:paraId="4A4E3583" w14:textId="77777777" w:rsidR="00FD0FA2" w:rsidRPr="002D2043" w:rsidRDefault="00FD0FA2" w:rsidP="001E5280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2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u+S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6qE1NAdsOgd5Gr3lVx1+8Wvmw4o5HD8cVFwp4RYPqaCvKQwSJS24H6/dR3ucCnyl&#13;&#10;pMdxrqn/vmVOUKK+GJyXOPuj4EZhPQpmqy8AO2aGy8ryJKKDC2oUpQP9iJtmGaPgEzMcY9WUBzcq&#13;&#10;FyGvFdxVXCyXyQxn3LJwbe4tj+CR19i8D/t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dA7vkq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6F0DFE6F" w:rsidR="00FD0FA2" w:rsidRDefault="00FD0FA2" w:rsidP="001E5280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1</w:t>
      </w:r>
      <w:r>
        <w:t xml:space="preserve"> </w:t>
      </w:r>
      <w:r w:rsidR="001E5280" w:rsidRPr="002916ED">
        <w:t xml:space="preserve">What has Nia got? Listen and circle </w:t>
      </w:r>
      <w:r w:rsidR="001E5280" w:rsidRPr="00E26094">
        <w:rPr>
          <w:rStyle w:val="instruction-italic"/>
          <w:iCs/>
        </w:rPr>
        <w:t>Y</w:t>
      </w:r>
      <w:r w:rsidR="001E5280" w:rsidRPr="002916ED">
        <w:t xml:space="preserve"> (Yes) or </w:t>
      </w:r>
      <w:r w:rsidR="001E5280" w:rsidRPr="00E26094">
        <w:rPr>
          <w:rStyle w:val="instruction-italic"/>
          <w:iCs/>
        </w:rPr>
        <w:t>N</w:t>
      </w:r>
      <w:r w:rsidR="001E5280" w:rsidRPr="002916ED">
        <w:rPr>
          <w:rStyle w:val="instruction-italic"/>
        </w:rPr>
        <w:t xml:space="preserve"> </w:t>
      </w:r>
      <w:r w:rsidR="001E5280" w:rsidRPr="002916ED">
        <w:t>(No).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FD0FA2" w14:paraId="65683EA3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7499590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9883F7" wp14:editId="74385133">
                  <wp:extent cx="1507875" cy="531622"/>
                  <wp:effectExtent l="0" t="0" r="3810" b="190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694" cy="535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FB9539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DC703E" wp14:editId="4EC3D047">
                  <wp:extent cx="1014984" cy="802051"/>
                  <wp:effectExtent l="0" t="0" r="127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699" cy="804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A98725E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EA58C5" wp14:editId="31C7339D">
                  <wp:extent cx="1365113" cy="813816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86" cy="82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:rsidRPr="00685431" w14:paraId="69877F90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6B37DFC9" w14:textId="78E85BEC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1</w:t>
            </w:r>
            <w:r w:rsidRPr="00FD0FA2">
              <w:rPr>
                <w:szCs w:val="28"/>
              </w:rPr>
              <w:tab/>
            </w:r>
            <w:r w:rsidR="001E5280">
              <w:rPr>
                <w:szCs w:val="28"/>
              </w:rPr>
              <w:t>Y</w:t>
            </w:r>
            <w:r w:rsidRPr="00FD0FA2">
              <w:rPr>
                <w:szCs w:val="28"/>
              </w:rPr>
              <w:t xml:space="preserve"> / </w:t>
            </w:r>
            <w:r w:rsidR="001E5280">
              <w:rPr>
                <w:szCs w:val="28"/>
              </w:rPr>
              <w:t>N</w:t>
            </w:r>
          </w:p>
        </w:tc>
        <w:tc>
          <w:tcPr>
            <w:tcW w:w="2778" w:type="dxa"/>
            <w:vAlign w:val="center"/>
          </w:tcPr>
          <w:p w14:paraId="5991036D" w14:textId="1071227F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2</w:t>
            </w:r>
            <w:r w:rsidRPr="00FD0FA2">
              <w:rPr>
                <w:szCs w:val="28"/>
              </w:rPr>
              <w:tab/>
            </w:r>
            <w:r w:rsidR="001E5280">
              <w:rPr>
                <w:szCs w:val="28"/>
              </w:rPr>
              <w:t>Y</w:t>
            </w:r>
            <w:r w:rsidR="001E5280" w:rsidRPr="00FD0FA2">
              <w:rPr>
                <w:szCs w:val="28"/>
              </w:rPr>
              <w:t xml:space="preserve"> / </w:t>
            </w:r>
            <w:r w:rsidR="001E5280">
              <w:rPr>
                <w:szCs w:val="28"/>
              </w:rPr>
              <w:t>N</w:t>
            </w:r>
          </w:p>
        </w:tc>
        <w:tc>
          <w:tcPr>
            <w:tcW w:w="2778" w:type="dxa"/>
            <w:vAlign w:val="center"/>
          </w:tcPr>
          <w:p w14:paraId="2B3D4B89" w14:textId="7732E706" w:rsidR="00FD0FA2" w:rsidRPr="00FD0FA2" w:rsidRDefault="00FD0FA2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3</w:t>
            </w:r>
            <w:r w:rsidRPr="00FD0FA2">
              <w:rPr>
                <w:szCs w:val="28"/>
              </w:rPr>
              <w:tab/>
            </w:r>
            <w:r w:rsidR="001E5280">
              <w:rPr>
                <w:szCs w:val="28"/>
              </w:rPr>
              <w:t>Y</w:t>
            </w:r>
            <w:r w:rsidR="001E5280" w:rsidRPr="00FD0FA2">
              <w:rPr>
                <w:szCs w:val="28"/>
              </w:rPr>
              <w:t xml:space="preserve"> / </w:t>
            </w:r>
            <w:r w:rsidR="001E5280">
              <w:rPr>
                <w:szCs w:val="28"/>
              </w:rPr>
              <w:t>N</w:t>
            </w:r>
          </w:p>
        </w:tc>
      </w:tr>
      <w:tr w:rsidR="001E5280" w14:paraId="701A3054" w14:textId="77777777" w:rsidTr="00331079">
        <w:trPr>
          <w:gridAfter w:val="1"/>
          <w:wAfter w:w="2778" w:type="dxa"/>
          <w:cantSplit/>
          <w:trHeight w:val="1418"/>
        </w:trPr>
        <w:tc>
          <w:tcPr>
            <w:tcW w:w="2777" w:type="dxa"/>
            <w:vAlign w:val="center"/>
          </w:tcPr>
          <w:p w14:paraId="0E35AB61" w14:textId="77777777" w:rsidR="001E5280" w:rsidRDefault="001E528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78D1A8" wp14:editId="750FA712">
                  <wp:extent cx="1306344" cy="795528"/>
                  <wp:effectExtent l="0" t="0" r="1905" b="508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593" cy="802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BFC6994" w14:textId="77777777" w:rsidR="001E5280" w:rsidRDefault="001E528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2DD69F" wp14:editId="59ECD670">
                  <wp:extent cx="1088136" cy="850978"/>
                  <wp:effectExtent l="0" t="0" r="444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209" cy="855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280" w14:paraId="6C54F394" w14:textId="77777777" w:rsidTr="00331079">
        <w:trPr>
          <w:gridAfter w:val="1"/>
          <w:wAfter w:w="2778" w:type="dxa"/>
          <w:cantSplit/>
          <w:trHeight w:val="567"/>
        </w:trPr>
        <w:tc>
          <w:tcPr>
            <w:tcW w:w="2777" w:type="dxa"/>
            <w:vAlign w:val="center"/>
          </w:tcPr>
          <w:p w14:paraId="37BCF3B0" w14:textId="041C0AEF" w:rsidR="001E5280" w:rsidRPr="00FD0FA2" w:rsidRDefault="001E5280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4</w:t>
            </w:r>
            <w:r w:rsidRPr="00FD0FA2">
              <w:rPr>
                <w:szCs w:val="28"/>
              </w:rPr>
              <w:tab/>
            </w:r>
            <w:r>
              <w:rPr>
                <w:szCs w:val="28"/>
              </w:rPr>
              <w:t>Y</w:t>
            </w:r>
            <w:r w:rsidRPr="00FD0FA2">
              <w:rPr>
                <w:szCs w:val="28"/>
              </w:rPr>
              <w:t xml:space="preserve"> / </w:t>
            </w:r>
            <w:r>
              <w:rPr>
                <w:szCs w:val="28"/>
              </w:rPr>
              <w:t>N</w:t>
            </w:r>
          </w:p>
        </w:tc>
        <w:tc>
          <w:tcPr>
            <w:tcW w:w="2778" w:type="dxa"/>
            <w:vAlign w:val="center"/>
          </w:tcPr>
          <w:p w14:paraId="66DD7370" w14:textId="15510BA5" w:rsidR="001E5280" w:rsidRPr="00FD0FA2" w:rsidRDefault="001E5280" w:rsidP="00331079">
            <w:pPr>
              <w:pStyle w:val="activity-numbered--centered"/>
              <w:rPr>
                <w:szCs w:val="28"/>
              </w:rPr>
            </w:pPr>
            <w:r w:rsidRPr="00FD0FA2">
              <w:rPr>
                <w:szCs w:val="28"/>
              </w:rPr>
              <w:t>5</w:t>
            </w:r>
            <w:r w:rsidRPr="00FD0FA2">
              <w:rPr>
                <w:szCs w:val="28"/>
              </w:rPr>
              <w:tab/>
            </w:r>
            <w:r>
              <w:rPr>
                <w:szCs w:val="28"/>
              </w:rPr>
              <w:t>Y</w:t>
            </w:r>
            <w:r w:rsidRPr="00FD0FA2">
              <w:rPr>
                <w:szCs w:val="28"/>
              </w:rPr>
              <w:t xml:space="preserve"> / </w:t>
            </w:r>
            <w:r>
              <w:rPr>
                <w:szCs w:val="28"/>
              </w:rPr>
              <w:t>N</w:t>
            </w:r>
          </w:p>
        </w:tc>
      </w:tr>
    </w:tbl>
    <w:p w14:paraId="12117366" w14:textId="79378073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E74F58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3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mC09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1GBzD22gOWDTOcjT6C2/7PCLXzEfbpjD8cNBxZUSrvGQCvqawihR0oL78dJ9tMepwFdK&#13;&#10;ehznmvrvO+YEJeqzwXmJsz8JbhI2k2B2+hywYxa4rCxPIjq4oCZROtAPuGnWMQo+McMxVk15cJNy&#13;&#10;HvJawV3FxXqdzHDGLQtX5s7yCB55jc17PzwwZ8c2DzggX2EadbZ81ujZNnoaWO8CyC5NQWQ28zgy&#13;&#10;jvshtfG4y+ICeqonq8eNu/oJ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CMmC09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1BA1521" w:rsidR="00FD0FA2" w:rsidRDefault="00FD0FA2" w:rsidP="00E74F58">
      <w:pPr>
        <w:pStyle w:val="instruction"/>
        <w:spacing w:after="120"/>
      </w:pPr>
      <w:r>
        <w:t>8</w:t>
      </w:r>
      <w:r>
        <w:tab/>
      </w:r>
      <w:r w:rsidR="00E74F58">
        <w:t xml:space="preserve">Look, read </w:t>
      </w:r>
      <w:r w:rsidR="00E74F58" w:rsidRPr="00780473">
        <w:t>and</w:t>
      </w:r>
      <w:r w:rsidR="00E74F58">
        <w:t xml:space="preserve"> answer.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E74F58" w14:paraId="05F34BBD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4BF34EF5" w14:textId="77777777" w:rsidR="00E74F58" w:rsidRDefault="00E74F58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9FFF9D" wp14:editId="38CEAD14">
                  <wp:extent cx="1069848" cy="1058586"/>
                  <wp:effectExtent l="0" t="0" r="0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468" cy="1068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028F2C2" w14:textId="77777777" w:rsidR="00E74F58" w:rsidRDefault="00E74F58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96DE76" wp14:editId="13D61443">
                  <wp:extent cx="1146220" cy="1033272"/>
                  <wp:effectExtent l="0" t="0" r="0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313" cy="1039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DF5C994" w14:textId="77777777" w:rsidR="00E74F58" w:rsidRDefault="00E74F58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B893B7" wp14:editId="4D366E15">
                  <wp:extent cx="1038136" cy="1060704"/>
                  <wp:effectExtent l="0" t="0" r="381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105" cy="106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9430915" w14:textId="77777777" w:rsidR="00E74F58" w:rsidRPr="00117BF5" w:rsidRDefault="00E74F58" w:rsidP="00D563A0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485CCC6F" w14:textId="77777777" w:rsidR="00E74F58" w:rsidRDefault="00E74F58" w:rsidP="00E74F58">
            <w:pPr>
              <w:pStyle w:val="activity-numbered--table"/>
              <w:rPr>
                <w:rStyle w:val="wol"/>
              </w:rPr>
            </w:pPr>
            <w:r w:rsidRPr="00117BF5">
              <w:t>1</w:t>
            </w:r>
            <w:r w:rsidRPr="00117BF5">
              <w:tab/>
            </w:r>
            <w:r>
              <w:t>Has she got pencils?</w:t>
            </w:r>
          </w:p>
          <w:p w14:paraId="2B1B9B63" w14:textId="77777777" w:rsidR="00E74F58" w:rsidRDefault="00E74F58" w:rsidP="00E74F58">
            <w:pPr>
              <w:pStyle w:val="activity-numbered--table"/>
              <w:rPr>
                <w:rStyle w:val="wol"/>
              </w:rPr>
            </w:pPr>
            <w:r w:rsidRPr="00117BF5">
              <w:t>2</w:t>
            </w:r>
            <w:r>
              <w:tab/>
              <w:t>Has he got paints?</w:t>
            </w:r>
          </w:p>
          <w:p w14:paraId="5D24EF5E" w14:textId="7A445602" w:rsidR="00E74F58" w:rsidRDefault="00E74F58" w:rsidP="00E74F58">
            <w:pPr>
              <w:pStyle w:val="activity-numbered--table"/>
              <w:rPr>
                <w:rStyle w:val="wol"/>
              </w:rPr>
            </w:pPr>
            <w:r w:rsidRPr="00117BF5">
              <w:t>3</w:t>
            </w:r>
            <w:r w:rsidR="00D13888">
              <w:tab/>
              <w:t xml:space="preserve">Has </w:t>
            </w:r>
            <w:r>
              <w:t>he got a lunch box?</w:t>
            </w:r>
          </w:p>
          <w:p w14:paraId="6CFFD126" w14:textId="77777777" w:rsidR="00E74F58" w:rsidRDefault="00E74F58" w:rsidP="00E74F58">
            <w:pPr>
              <w:pStyle w:val="activity-numbered--table"/>
              <w:rPr>
                <w:rStyle w:val="wol"/>
              </w:rPr>
            </w:pPr>
            <w:r w:rsidRPr="00117BF5">
              <w:t>4</w:t>
            </w:r>
            <w:r>
              <w:tab/>
              <w:t>Has he got a pencil?</w:t>
            </w:r>
          </w:p>
          <w:p w14:paraId="6554EC1F" w14:textId="046A2A1C" w:rsidR="00E74F58" w:rsidRPr="001F1EEA" w:rsidRDefault="00E74F58" w:rsidP="00E74F58">
            <w:pPr>
              <w:pStyle w:val="activity-numbered--table"/>
              <w:rPr>
                <w:u w:val="single" w:color="000000"/>
              </w:rPr>
            </w:pPr>
            <w:r w:rsidRPr="00117BF5">
              <w:t>5</w:t>
            </w:r>
            <w:r>
              <w:tab/>
              <w:t>Has she got a</w:t>
            </w:r>
            <w:r w:rsidR="00D13888">
              <w:br/>
            </w:r>
            <w:r>
              <w:t>water bottle?</w:t>
            </w:r>
          </w:p>
        </w:tc>
      </w:tr>
      <w:tr w:rsidR="00E74F58" w:rsidRPr="00685431" w14:paraId="09199014" w14:textId="77777777" w:rsidTr="00E74F58">
        <w:trPr>
          <w:cantSplit/>
          <w:trHeight w:val="397"/>
        </w:trPr>
        <w:tc>
          <w:tcPr>
            <w:tcW w:w="1984" w:type="dxa"/>
            <w:vAlign w:val="center"/>
          </w:tcPr>
          <w:p w14:paraId="61AD4968" w14:textId="20F1797D" w:rsidR="00E74F58" w:rsidRPr="00685431" w:rsidRDefault="00D13888" w:rsidP="00D563A0">
            <w:pPr>
              <w:pStyle w:val="activity-numbered--centered"/>
            </w:pPr>
            <w:r>
              <w:t>1</w:t>
            </w:r>
          </w:p>
        </w:tc>
        <w:tc>
          <w:tcPr>
            <w:tcW w:w="1984" w:type="dxa"/>
            <w:vAlign w:val="center"/>
          </w:tcPr>
          <w:p w14:paraId="4FE5FA04" w14:textId="0B5F0731" w:rsidR="00E74F58" w:rsidRPr="00685431" w:rsidRDefault="00D13888" w:rsidP="00D563A0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44B5401F" w14:textId="3A0DF05D" w:rsidR="00E74F58" w:rsidRPr="00685431" w:rsidRDefault="00D13888" w:rsidP="00D563A0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869C8D7" w14:textId="77777777" w:rsidR="00E74F58" w:rsidRDefault="00E74F58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D4AC94F" w14:textId="77777777" w:rsidR="00E74F58" w:rsidRDefault="00E74F58" w:rsidP="00D563A0">
            <w:pPr>
              <w:pStyle w:val="activity-numbered--centered"/>
            </w:pPr>
          </w:p>
        </w:tc>
      </w:tr>
      <w:tr w:rsidR="00E74F58" w14:paraId="5700957E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34B90178" w14:textId="77777777" w:rsidR="00E74F58" w:rsidRDefault="00E74F58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EDC9DF" wp14:editId="5D39227A">
                  <wp:extent cx="777600" cy="108000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6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87A26E5" w14:textId="77777777" w:rsidR="00E74F58" w:rsidRDefault="00E74F58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344A76" wp14:editId="002A64C1">
                  <wp:extent cx="1088136" cy="1041335"/>
                  <wp:effectExtent l="0" t="0" r="4445" b="63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763" cy="1049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132F1EA" w14:textId="22283785" w:rsidR="00E74F58" w:rsidRDefault="00E74F58" w:rsidP="00D563A0">
            <w:pPr>
              <w:jc w:val="center"/>
            </w:pPr>
          </w:p>
        </w:tc>
        <w:tc>
          <w:tcPr>
            <w:tcW w:w="170" w:type="dxa"/>
          </w:tcPr>
          <w:p w14:paraId="5A7765DD" w14:textId="77777777" w:rsidR="00E74F58" w:rsidRDefault="00E74F58" w:rsidP="00D563A0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318BB08B" w14:textId="77777777" w:rsidR="00E74F58" w:rsidRDefault="00E74F58" w:rsidP="00D563A0">
            <w:pPr>
              <w:rPr>
                <w:noProof/>
              </w:rPr>
            </w:pPr>
          </w:p>
        </w:tc>
      </w:tr>
      <w:tr w:rsidR="00E74F58" w14:paraId="3AA5CC6B" w14:textId="77777777" w:rsidTr="00E74F58">
        <w:trPr>
          <w:cantSplit/>
          <w:trHeight w:val="397"/>
        </w:trPr>
        <w:tc>
          <w:tcPr>
            <w:tcW w:w="1984" w:type="dxa"/>
            <w:vAlign w:val="center"/>
          </w:tcPr>
          <w:p w14:paraId="4C73EA2D" w14:textId="597327DA" w:rsidR="00E74F58" w:rsidRDefault="00D13888" w:rsidP="00D563A0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15EB8D4D" w14:textId="17027E7E" w:rsidR="00E74F58" w:rsidRDefault="00D13888" w:rsidP="00D563A0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8988B5B" w14:textId="346858EC" w:rsidR="00E74F58" w:rsidRDefault="00E74F58" w:rsidP="00D563A0">
            <w:pPr>
              <w:pStyle w:val="activity-numbered--centered"/>
            </w:pPr>
          </w:p>
        </w:tc>
        <w:tc>
          <w:tcPr>
            <w:tcW w:w="170" w:type="dxa"/>
          </w:tcPr>
          <w:p w14:paraId="5F26E75E" w14:textId="77777777" w:rsidR="00E74F58" w:rsidRDefault="00E74F58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286DBA9" w14:textId="77777777" w:rsidR="00E74F58" w:rsidRDefault="00E74F58" w:rsidP="00D563A0">
            <w:pPr>
              <w:pStyle w:val="activity-numbered--centered"/>
            </w:pPr>
          </w:p>
        </w:tc>
      </w:tr>
    </w:tbl>
    <w:p w14:paraId="53459C6C" w14:textId="1BF029AF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ED1CBE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135981B3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E74F58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4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lex9U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135981B3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E74F58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4"/>
      <w:footerReference w:type="default" r:id="rId45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873F3F" w14:textId="77777777" w:rsidR="00E60177" w:rsidRDefault="00E60177" w:rsidP="00B7780C">
      <w:r>
        <w:separator/>
      </w:r>
    </w:p>
  </w:endnote>
  <w:endnote w:type="continuationSeparator" w:id="0">
    <w:p w14:paraId="3136E0B1" w14:textId="77777777" w:rsidR="00E60177" w:rsidRDefault="00E60177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36F3B4F1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460B22">
      <w:rPr>
        <w:rStyle w:val="PageNumber"/>
      </w:rPr>
      <w:t>Beehive</w:t>
    </w:r>
    <w:r>
      <w:rPr>
        <w:rStyle w:val="PageNumber"/>
      </w:rPr>
      <w:t xml:space="preserve"> </w:t>
    </w:r>
    <w:r w:rsidR="00B0184B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>Unit 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F19DD7" w14:textId="77777777" w:rsidR="00E60177" w:rsidRDefault="00E60177" w:rsidP="00B7780C">
      <w:r>
        <w:separator/>
      </w:r>
    </w:p>
  </w:footnote>
  <w:footnote w:type="continuationSeparator" w:id="0">
    <w:p w14:paraId="73C7042D" w14:textId="77777777" w:rsidR="00E60177" w:rsidRDefault="00E60177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68CF8EB3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3843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426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08F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280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025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6C7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0B22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2A2B"/>
    <w:rsid w:val="004B6819"/>
    <w:rsid w:val="004B71DD"/>
    <w:rsid w:val="004B7239"/>
    <w:rsid w:val="004C054E"/>
    <w:rsid w:val="004C0E74"/>
    <w:rsid w:val="004C1241"/>
    <w:rsid w:val="004C1377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02DD"/>
    <w:rsid w:val="004E3F86"/>
    <w:rsid w:val="004E428F"/>
    <w:rsid w:val="004E4B6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58A1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6767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34A1"/>
    <w:rsid w:val="0069472B"/>
    <w:rsid w:val="006951C1"/>
    <w:rsid w:val="006967CC"/>
    <w:rsid w:val="00696A20"/>
    <w:rsid w:val="00697FEC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1F09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436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5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199F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C0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4E99"/>
    <w:rsid w:val="00AA50D4"/>
    <w:rsid w:val="00AA6334"/>
    <w:rsid w:val="00AB1EE7"/>
    <w:rsid w:val="00AB4D61"/>
    <w:rsid w:val="00AB5A8C"/>
    <w:rsid w:val="00AB5AFF"/>
    <w:rsid w:val="00AB6014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184B"/>
    <w:rsid w:val="00B02300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C5EBD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09AC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95EFA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3888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B86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1B76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0A8B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0177"/>
    <w:rsid w:val="00E6420E"/>
    <w:rsid w:val="00E65B51"/>
    <w:rsid w:val="00E661B6"/>
    <w:rsid w:val="00E70314"/>
    <w:rsid w:val="00E7171F"/>
    <w:rsid w:val="00E7188E"/>
    <w:rsid w:val="00E7471A"/>
    <w:rsid w:val="00E74F58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1CBE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6F4F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8.jpeg"/><Relationship Id="rId21" Type="http://schemas.openxmlformats.org/officeDocument/2006/relationships/image" Target="media/image11.jpeg"/><Relationship Id="rId34" Type="http://schemas.openxmlformats.org/officeDocument/2006/relationships/image" Target="media/image23.jpeg"/><Relationship Id="rId42" Type="http://schemas.openxmlformats.org/officeDocument/2006/relationships/image" Target="media/image300.em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80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g"/><Relationship Id="rId36" Type="http://schemas.openxmlformats.org/officeDocument/2006/relationships/image" Target="media/image25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0.jpeg"/><Relationship Id="rId44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1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image" Target="media/image3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2346B1C-E35B-DD4E-AA6E-9C5F989C8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29</TotalTime>
  <Pages>4</Pages>
  <Words>338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26</cp:revision>
  <cp:lastPrinted>2022-05-10T10:42:00Z</cp:lastPrinted>
  <dcterms:created xsi:type="dcterms:W3CDTF">2022-07-07T05:50:00Z</dcterms:created>
  <dcterms:modified xsi:type="dcterms:W3CDTF">2022-09-06T06:06:00Z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